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2024.5.12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安全防范小知识：防盗篇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40506_095024.jpgIMG_20240506_095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40506_095024.jpgIMG_20240506_09502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2024.5.26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防震减灾小知识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bookmarkStart w:id="0" w:name="_GoBack"/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40520_095255.jpgIMG_20240520_095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40520_095255.jpgIMG_20240520_09525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8DC2DE9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142296"/>
    <w:rsid w:val="39CA08DF"/>
    <w:rsid w:val="3A01080C"/>
    <w:rsid w:val="3A0546FF"/>
    <w:rsid w:val="3A6232FD"/>
    <w:rsid w:val="3AF364D6"/>
    <w:rsid w:val="3AFB6A54"/>
    <w:rsid w:val="3D0D19DB"/>
    <w:rsid w:val="3EC14B3A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136BCA"/>
    <w:rsid w:val="53D8635F"/>
    <w:rsid w:val="53E23D82"/>
    <w:rsid w:val="54B41688"/>
    <w:rsid w:val="56F1693C"/>
    <w:rsid w:val="57B72841"/>
    <w:rsid w:val="57CD4CAC"/>
    <w:rsid w:val="59864081"/>
    <w:rsid w:val="5AA5593F"/>
    <w:rsid w:val="5B053E73"/>
    <w:rsid w:val="5BEA226F"/>
    <w:rsid w:val="5CCD62BD"/>
    <w:rsid w:val="5D8B2475"/>
    <w:rsid w:val="5DA5659C"/>
    <w:rsid w:val="5DB7361F"/>
    <w:rsid w:val="5DE46119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3C4645D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B73CAC"/>
    <w:rsid w:val="7DCD4067"/>
    <w:rsid w:val="7E1A02D4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4</TotalTime>
  <ScaleCrop>false</ScaleCrop>
  <LinksUpToDate>false</LinksUpToDate>
  <CharactersWithSpaces>200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2024-05-21T05:31:35Z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8F318FDF08D74776A9164670A3084693_13</vt:lpwstr>
  </property>
</Properties>
</file>